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b/>
          <w:sz w:val="28"/>
          <w:szCs w:val="28"/>
          <w:lang w:val="be-BY"/>
        </w:rPr>
        <w:t>ПЛАН-КОНСПЕКТ НА УРОК ПО БЕЛ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 xml:space="preserve">II </w:t>
      </w:r>
      <w:r>
        <w:rPr>
          <w:b/>
          <w:sz w:val="28"/>
          <w:szCs w:val="28"/>
        </w:rPr>
        <w:t>КЛАС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Тема</w:t>
      </w:r>
      <w:r>
        <w:rPr>
          <w:sz w:val="28"/>
          <w:szCs w:val="28"/>
          <w:lang w:val="be-BY"/>
        </w:rPr>
        <w:t>: Думите при общуване</w:t>
      </w:r>
    </w:p>
    <w:p>
      <w:pPr>
        <w:pStyle w:val="Normal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Цели</w:t>
      </w:r>
      <w:r>
        <w:rPr>
          <w:sz w:val="28"/>
          <w:szCs w:val="28"/>
          <w:lang w:val="be-BY"/>
        </w:rPr>
        <w:t>:</w:t>
      </w:r>
    </w:p>
    <w:p>
      <w:pPr>
        <w:pStyle w:val="Normal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овладее умения за откриване на синоними;</w:t>
      </w:r>
    </w:p>
    <w:p>
      <w:pPr>
        <w:pStyle w:val="Normal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усъвършенства умения за уместна употреба на думите при общуване;</w:t>
      </w:r>
    </w:p>
    <w:p>
      <w:pPr>
        <w:pStyle w:val="Normal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развият умения за отстраняване на повторените думи чрез замяна.</w:t>
      </w:r>
    </w:p>
    <w:p>
      <w:pPr>
        <w:pStyle w:val="Normal"/>
        <w:ind w:left="75" w:right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</w:r>
    </w:p>
    <w:p>
      <w:pPr>
        <w:pStyle w:val="Normal"/>
        <w:ind w:left="75" w:right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</w:r>
    </w:p>
    <w:p>
      <w:pPr>
        <w:pStyle w:val="Normal"/>
        <w:ind w:left="75" w:right="0"/>
        <w:rPr/>
      </w:pPr>
      <w:r>
        <w:rPr>
          <w:b/>
          <w:sz w:val="28"/>
          <w:szCs w:val="28"/>
          <w:lang w:val="be-BY"/>
        </w:rPr>
        <w:t>Ход на урока</w:t>
      </w:r>
      <w:r>
        <w:rPr>
          <w:sz w:val="28"/>
          <w:szCs w:val="28"/>
          <w:lang w:val="be-BY"/>
        </w:rPr>
        <w:t>: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Ще ви прочета едно кратко разказче, в което Митко описва съученика си. Слушайте внимателно, за да разберете какво не му е наред и какво трябва да се корегира.</w:t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 xml:space="preserve">,, Ще ви разкажа за другарчето си в училище. Той ми казва, че се казва Георги, но му казват Жоро. Жоро е добър по математика, а аз не съм много добър по математика. Аз съм як по български език и литература, но Жоро хич го мяна по български език и литература, затова аз му помагам по български език и литература. </w:t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 xml:space="preserve">Жоро ми помага по рисуване, защото рисува супер, а аз не рисувам хич хубаво.’’  </w:t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Е, как ви звучи разказа на Митко? Какво забелязвате? (повторения и думи, които не се използват в училище).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Сега ще ви прочета какво мисли Иво за Георги.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,, Жоро смята отлично по математика, а аз се затруднявам. Обичам български език и литература и помагам на съученика си, защото греши правописа на глаголите. Жоро ми показва какви цветове да използвам по изобразително изкуство, защото рисува много добре, а аз все не успявам.’’</w:t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Какво ще кажете за този? Звучи ли по-добре? Има ли повторения и неподходящи за училищната среда думи?</w:t>
      </w:r>
    </w:p>
    <w:p>
      <w:pPr>
        <w:pStyle w:val="Normal"/>
        <w:rPr/>
      </w:pPr>
      <w:r>
        <w:rPr>
          <w:b/>
          <w:sz w:val="28"/>
          <w:szCs w:val="28"/>
          <w:lang w:val="be-BY"/>
        </w:rPr>
        <w:t>Поставяне на темата</w:t>
      </w:r>
      <w:r>
        <w:rPr>
          <w:sz w:val="28"/>
          <w:szCs w:val="28"/>
          <w:lang w:val="be-BY"/>
        </w:rPr>
        <w:t>:</w:t>
      </w:r>
    </w:p>
    <w:p>
      <w:pPr>
        <w:pStyle w:val="Normal"/>
        <w:rPr/>
      </w:pPr>
      <w:r>
        <w:rPr>
          <w:sz w:val="28"/>
          <w:szCs w:val="28"/>
          <w:lang w:val="be-BY"/>
        </w:rPr>
        <w:t xml:space="preserve">Да, този час ще се научите да използвате подходящи за дадена среда думи и такива, с които да избягвате повторенията. Запищете си заглавието – Думите при общуване и отворете учебника на стр. 54 </w:t>
      </w:r>
    </w:p>
    <w:p>
      <w:pPr>
        <w:pStyle w:val="Normal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 разказа на Митко срещнахте много повторения. Едно от изреченията е извадено в упр. 1.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Прочетете го и помислете как да избегнете повторенията.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Кой ще каже как да го запишем?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 xml:space="preserve">    </w:t>
      </w:r>
      <w:r>
        <w:rPr>
          <w:i/>
          <w:sz w:val="28"/>
          <w:szCs w:val="28"/>
          <w:lang w:val="be-BY"/>
        </w:rPr>
        <w:t xml:space="preserve">Той ми каза,че </w:t>
      </w:r>
      <w:r>
        <w:rPr>
          <w:i/>
          <w:sz w:val="28"/>
          <w:szCs w:val="28"/>
          <w:u w:val="single"/>
          <w:lang w:val="be-BY"/>
        </w:rPr>
        <w:t>името му е</w:t>
      </w:r>
      <w:r>
        <w:rPr>
          <w:i/>
          <w:sz w:val="28"/>
          <w:szCs w:val="28"/>
          <w:lang w:val="be-BY"/>
        </w:rPr>
        <w:t xml:space="preserve"> Георги, но </w:t>
      </w:r>
      <w:r>
        <w:rPr>
          <w:i/>
          <w:sz w:val="28"/>
          <w:szCs w:val="28"/>
          <w:u w:val="single"/>
          <w:lang w:val="be-BY"/>
        </w:rPr>
        <w:t>го наричат</w:t>
      </w:r>
      <w:r>
        <w:rPr>
          <w:i/>
          <w:sz w:val="28"/>
          <w:szCs w:val="28"/>
          <w:lang w:val="be-BY"/>
        </w:rPr>
        <w:t xml:space="preserve"> Жоро. </w:t>
      </w:r>
    </w:p>
    <w:p>
      <w:pPr>
        <w:pStyle w:val="Normal"/>
        <w:rPr>
          <w:i/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Браво. Запишете го в тетрадките си.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дъската съм нарисувала няколко балона с думи написани в тях. Свържете тези, които означават почти едно и също нещо, като ги запишете в тетрадките си.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Какви са тези думи?  Близкозначни/синоними.</w:t>
      </w:r>
    </w:p>
    <w:p>
      <w:pPr>
        <w:pStyle w:val="Normal"/>
        <w:rPr/>
      </w:pPr>
      <w:r>
        <w:rPr>
          <w:sz w:val="28"/>
          <w:szCs w:val="28"/>
          <w:lang w:val="be-BY"/>
        </w:rPr>
        <w:t xml:space="preserve">Да видим коя от тях ще полети към поговорката: </w:t>
      </w:r>
      <w:r>
        <w:rPr>
          <w:i/>
          <w:sz w:val="28"/>
          <w:szCs w:val="28"/>
          <w:lang w:val="be-BY"/>
        </w:rPr>
        <w:t xml:space="preserve">Без наука няма </w:t>
      </w:r>
      <w:r>
        <w:rPr>
          <w:i/>
          <w:sz w:val="28"/>
          <w:szCs w:val="28"/>
          <w:u w:val="single"/>
          <w:lang w:val="be-BY"/>
        </w:rPr>
        <w:t>сполука</w:t>
      </w:r>
      <w:r>
        <w:rPr>
          <w:sz w:val="28"/>
          <w:szCs w:val="28"/>
          <w:lang w:val="be-BY"/>
        </w:rPr>
        <w:t>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Какво означава поговорката?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Че трябва да учим, за да постигнем успех.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Правилно. Напишете по три изречения с думите.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Приверка.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Хайде да видим дали така написаните прилагателни имена съответстват на съществителните в упр.3. 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(Написани са на дъската) 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Препишете ги правилно.(ако някои от учениците работят по-бързо дапълнителната задача е да напишат по едно изречение с тези думи).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 упр.4 авторът – Ран Босилек се е двуумил и е написал по две думи в скобите на ,,На излет’’. Ще му помогнете ако изберете по-подходящата.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Препишете четливи в тетрадките си.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Проверяваме. Браво!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прочетем за котето в следващото упражнение. Ще го попълнем устно, а след това го препишете четливо.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Браво! Добре подбирате думите и замесвате онези, които се повтарят.</w:t>
      </w:r>
    </w:p>
    <w:p>
      <w:pPr>
        <w:pStyle w:val="Normal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Справихте се чудесно.</w:t>
      </w:r>
    </w:p>
    <w:p>
      <w:pPr>
        <w:pStyle w:val="Normal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</w:r>
    </w:p>
    <w:p>
      <w:pPr>
        <w:pStyle w:val="Normal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Droid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LibreOffice/24.2.0.3$Linux_X86_64 LibreOffice_project/420$Build-3</Application>
  <AppVersion>15.0000</AppVersion>
  <Pages>3</Pages>
  <Words>479</Words>
  <Characters>2382</Characters>
  <CharactersWithSpaces>2835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2012-06-13T13:22:00Z</dcterms:created>
  <dc:creator>vesko</dc:creator>
  <dc:description/>
  <cp:keywords/>
  <dc:language>en-US</dc:language>
  <cp:lastModifiedBy>vesko</cp:lastModifiedBy>
  <dcterms:modified xsi:type="dcterms:W3CDTF">2012-06-13T13:23:00Z</dcterms:modified>
  <cp:revision>1</cp:revision>
  <dc:subject/>
  <dc:title>ПЛАН-КОНСПЕКТ НА УРОК ПО БЕЛ ЗА II КЛАС</dc:title>
</cp:coreProperties>
</file>